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3447" w:rsidR="00094AD9" w:rsidP="001D1F5F" w:rsidRDefault="003B564C" w14:paraId="6840f85" w14:textId="6840f85">
      <w:pPr>
        <w:pStyle w:val="Naslov1"/>
        <w:jc w:val="right"/>
        <w15:collapsed w:val="false"/>
      </w:pPr>
      <w:bookmarkStart w:name="_GoBack" w:id="0"/>
      <w:bookmarkEnd w:id="0"/>
      <w:r w:rsidRPr="00F33447">
        <w:t>13.</w:t>
      </w:r>
      <w:r w:rsidRPr="00F33447" w:rsidR="00E72CAA">
        <w:t xml:space="preserve"> </w:t>
      </w:r>
      <w:r w:rsidR="00C57B86">
        <w:t>Sp-5122/2019-5</w:t>
      </w:r>
    </w:p>
    <w:p w:rsidRPr="00F33447" w:rsidR="00094AD9" w:rsidRDefault="00094AD9">
      <w:pPr>
        <w:rPr>
          <w:sz w:val="24"/>
          <w:lang w:val="hr-HR"/>
        </w:rPr>
      </w:pPr>
    </w:p>
    <w:p w:rsidR="00B876A6" w:rsidRDefault="00B876A6">
      <w:pPr>
        <w:rPr>
          <w:sz w:val="24"/>
          <w:lang w:val="hr-HR"/>
        </w:rPr>
      </w:pPr>
    </w:p>
    <w:p w:rsidR="001824F5" w:rsidRDefault="001824F5">
      <w:pPr>
        <w:rPr>
          <w:sz w:val="24"/>
          <w:lang w:val="hr-HR"/>
        </w:rPr>
      </w:pPr>
    </w:p>
    <w:p w:rsidR="001824F5" w:rsidRDefault="001824F5">
      <w:pPr>
        <w:rPr>
          <w:sz w:val="24"/>
          <w:lang w:val="hr-HR"/>
        </w:rPr>
      </w:pPr>
    </w:p>
    <w:p w:rsidRPr="00F33447" w:rsidR="001824F5" w:rsidRDefault="001824F5">
      <w:pPr>
        <w:rPr>
          <w:sz w:val="24"/>
          <w:lang w:val="hr-HR"/>
        </w:rPr>
      </w:pPr>
    </w:p>
    <w:p w:rsidRPr="00F33447" w:rsidR="000D7F22" w:rsidRDefault="00E72CAA">
      <w:pPr>
        <w:rPr>
          <w:sz w:val="24"/>
          <w:lang w:val="hr-HR"/>
        </w:rPr>
      </w:pPr>
      <w:r w:rsidRPr="00F33447">
        <w:rPr>
          <w:sz w:val="24"/>
          <w:lang w:val="hr-HR"/>
        </w:rPr>
        <w:t>Republika Hrvatska</w:t>
      </w:r>
    </w:p>
    <w:p w:rsidRPr="00F33447" w:rsidR="00E72CAA" w:rsidRDefault="00E72CAA">
      <w:pPr>
        <w:rPr>
          <w:sz w:val="24"/>
          <w:lang w:val="hr-HR"/>
        </w:rPr>
      </w:pPr>
      <w:r w:rsidRPr="00F33447">
        <w:rPr>
          <w:sz w:val="24"/>
          <w:lang w:val="hr-HR"/>
        </w:rPr>
        <w:t>Općinski sud u Osijeku</w:t>
      </w:r>
    </w:p>
    <w:p w:rsidRPr="00F33447" w:rsidR="00E72CAA" w:rsidRDefault="00E72CAA">
      <w:pPr>
        <w:rPr>
          <w:sz w:val="24"/>
          <w:lang w:val="hr-HR"/>
        </w:rPr>
      </w:pPr>
      <w:r w:rsidRPr="00F33447">
        <w:rPr>
          <w:sz w:val="24"/>
          <w:lang w:val="hr-HR"/>
        </w:rPr>
        <w:t>Europska avenija 7</w:t>
      </w:r>
    </w:p>
    <w:p w:rsidR="001824F5" w:rsidP="00C57B86" w:rsidRDefault="00E72CAA">
      <w:pPr>
        <w:rPr>
          <w:sz w:val="24"/>
          <w:lang w:val="hr-HR"/>
        </w:rPr>
      </w:pPr>
      <w:r w:rsidRPr="00F33447">
        <w:rPr>
          <w:sz w:val="24"/>
          <w:lang w:val="hr-HR"/>
        </w:rPr>
        <w:t xml:space="preserve">31000  OSIJEK </w:t>
      </w:r>
    </w:p>
    <w:p w:rsidRPr="00F33447" w:rsidR="004D16EE" w:rsidP="004D16EE" w:rsidRDefault="004D16EE">
      <w:pPr>
        <w:jc w:val="center"/>
        <w:rPr>
          <w:sz w:val="24"/>
          <w:lang w:val="hr-HR"/>
        </w:rPr>
      </w:pPr>
      <w:r w:rsidRPr="00F33447">
        <w:rPr>
          <w:sz w:val="24"/>
          <w:lang w:val="hr-HR"/>
        </w:rPr>
        <w:t xml:space="preserve">R E P U B L I K A     H R V A T S K A </w:t>
      </w:r>
    </w:p>
    <w:p w:rsidRPr="00F33447" w:rsidR="00001F0B" w:rsidRDefault="00001F0B">
      <w:pPr>
        <w:rPr>
          <w:sz w:val="24"/>
          <w:lang w:val="hr-HR"/>
        </w:rPr>
      </w:pPr>
    </w:p>
    <w:p w:rsidR="005C4D44" w:rsidP="003E7F9C" w:rsidRDefault="00094AD9">
      <w:pPr>
        <w:jc w:val="center"/>
        <w:rPr>
          <w:sz w:val="24"/>
          <w:lang w:val="hr-HR"/>
        </w:rPr>
      </w:pPr>
      <w:r w:rsidRPr="00F33447">
        <w:rPr>
          <w:sz w:val="24"/>
          <w:lang w:val="hr-HR"/>
        </w:rPr>
        <w:t>R J E Š E N J E</w:t>
      </w:r>
    </w:p>
    <w:p w:rsidR="001824F5" w:rsidP="003E7F9C" w:rsidRDefault="001824F5">
      <w:pPr>
        <w:jc w:val="center"/>
        <w:rPr>
          <w:sz w:val="24"/>
          <w:lang w:val="hr-HR"/>
        </w:rPr>
      </w:pPr>
    </w:p>
    <w:p w:rsidRPr="00F33447" w:rsidR="00001F0B" w:rsidP="003E7F9C" w:rsidRDefault="00001F0B">
      <w:pPr>
        <w:jc w:val="center"/>
        <w:rPr>
          <w:b/>
          <w:sz w:val="24"/>
          <w:lang w:val="hr-HR"/>
        </w:rPr>
      </w:pPr>
    </w:p>
    <w:p w:rsidRPr="001824F5" w:rsidR="00F9248E" w:rsidRDefault="00C57B86">
      <w:pPr>
        <w:jc w:val="both"/>
        <w:rPr>
          <w:color w:val="000000"/>
          <w:sz w:val="24"/>
          <w:szCs w:val="24"/>
          <w:lang w:val="hr-HR"/>
        </w:rPr>
      </w:pPr>
      <w:r w:rsidRPr="00C57B86">
        <w:rPr>
          <w:sz w:val="24"/>
          <w:szCs w:val="24"/>
          <w:lang w:val="hr-HR"/>
        </w:rPr>
        <w:t xml:space="preserve">Općinski sud u Osijeku po sucu Dalmoslavi Grgić, kao sucu pojedincu, u pravnoj stvari predlagatelja – potrošača Darka Pacla iz Klise, Đure Jakšića 2, OIB: 58296248827, radi </w:t>
      </w:r>
      <w:r>
        <w:rPr>
          <w:sz w:val="24"/>
          <w:szCs w:val="24"/>
          <w:lang w:val="hr-HR"/>
        </w:rPr>
        <w:t>stečaja potrošača, izvan</w:t>
      </w:r>
      <w:r w:rsidRPr="001824F5" w:rsidR="006B76F0">
        <w:rPr>
          <w:sz w:val="24"/>
          <w:szCs w:val="24"/>
          <w:lang w:val="hr-HR"/>
        </w:rPr>
        <w:t xml:space="preserve"> ročišta, dana </w:t>
      </w:r>
      <w:r>
        <w:rPr>
          <w:sz w:val="24"/>
          <w:szCs w:val="24"/>
          <w:lang w:val="hr-HR"/>
        </w:rPr>
        <w:t xml:space="preserve">6. prosinca </w:t>
      </w:r>
      <w:r w:rsidRPr="001824F5" w:rsidR="00F9248E">
        <w:rPr>
          <w:sz w:val="24"/>
          <w:szCs w:val="24"/>
          <w:lang w:val="hr-HR"/>
        </w:rPr>
        <w:t>201</w:t>
      </w:r>
      <w:r w:rsidRPr="001824F5" w:rsidR="00751720">
        <w:rPr>
          <w:sz w:val="24"/>
          <w:szCs w:val="24"/>
          <w:lang w:val="hr-HR"/>
        </w:rPr>
        <w:t>9</w:t>
      </w:r>
      <w:r w:rsidRPr="001824F5" w:rsidR="00F9248E">
        <w:rPr>
          <w:sz w:val="24"/>
          <w:szCs w:val="24"/>
          <w:lang w:val="hr-HR"/>
        </w:rPr>
        <w:t xml:space="preserve">. godine, </w:t>
      </w:r>
    </w:p>
    <w:p w:rsidR="001824F5" w:rsidP="00F86AC7" w:rsidRDefault="001824F5">
      <w:pPr>
        <w:jc w:val="center"/>
        <w:rPr>
          <w:sz w:val="24"/>
          <w:lang w:val="hr-HR"/>
        </w:rPr>
      </w:pPr>
    </w:p>
    <w:p w:rsidR="0010550C" w:rsidP="00F86AC7" w:rsidRDefault="00094AD9">
      <w:pPr>
        <w:jc w:val="center"/>
        <w:rPr>
          <w:sz w:val="24"/>
          <w:lang w:val="hr-HR"/>
        </w:rPr>
      </w:pPr>
      <w:r w:rsidRPr="00F33447">
        <w:rPr>
          <w:sz w:val="24"/>
          <w:lang w:val="hr-HR"/>
        </w:rPr>
        <w:t>r i j e š i o   j e</w:t>
      </w:r>
    </w:p>
    <w:p w:rsidR="001824F5" w:rsidP="00F86AC7" w:rsidRDefault="001824F5">
      <w:pPr>
        <w:jc w:val="center"/>
        <w:rPr>
          <w:sz w:val="24"/>
          <w:lang w:val="hr-HR"/>
        </w:rPr>
      </w:pPr>
    </w:p>
    <w:p w:rsidRPr="00F33447" w:rsidR="000F082C" w:rsidP="00F9248E" w:rsidRDefault="00094AD9">
      <w:pPr>
        <w:pStyle w:val="Naslov1"/>
        <w:jc w:val="both"/>
      </w:pPr>
      <w:r w:rsidRPr="00F33447">
        <w:t xml:space="preserve">Ispravlja se </w:t>
      </w:r>
      <w:r w:rsidR="00B03934">
        <w:t>rješenje</w:t>
      </w:r>
      <w:r w:rsidRPr="00F33447" w:rsidR="003308B7">
        <w:t xml:space="preserve"> ovoga suda broj</w:t>
      </w:r>
      <w:r w:rsidRPr="00F33447" w:rsidR="000756EF">
        <w:t xml:space="preserve"> </w:t>
      </w:r>
      <w:r w:rsidRPr="00C57B86" w:rsidR="00C57B86">
        <w:t>13. Sp-5122/2019-5</w:t>
      </w:r>
      <w:r w:rsidRPr="00F33447" w:rsidR="003B4F58">
        <w:t xml:space="preserve"> </w:t>
      </w:r>
      <w:r w:rsidRPr="00F33447" w:rsidR="00031401">
        <w:t xml:space="preserve"> </w:t>
      </w:r>
      <w:r w:rsidRPr="00F33447" w:rsidR="00F9248E">
        <w:t xml:space="preserve">od </w:t>
      </w:r>
      <w:r w:rsidR="00C57B86">
        <w:t>22. studenoga 2019</w:t>
      </w:r>
      <w:r w:rsidRPr="00F33447" w:rsidR="00F9248E">
        <w:t>. g</w:t>
      </w:r>
      <w:r w:rsidRPr="00F33447" w:rsidR="003B564C">
        <w:t xml:space="preserve">odine </w:t>
      </w:r>
      <w:r w:rsidRPr="00F33447">
        <w:t>na način</w:t>
      </w:r>
      <w:r w:rsidRPr="00F33447" w:rsidR="00132968">
        <w:t xml:space="preserve"> da</w:t>
      </w:r>
      <w:r w:rsidRPr="00F33447" w:rsidR="003B564C">
        <w:t xml:space="preserve"> </w:t>
      </w:r>
      <w:r w:rsidRPr="00F33447" w:rsidR="00DE6CC2">
        <w:t xml:space="preserve">u </w:t>
      </w:r>
      <w:r w:rsidR="00C57B86">
        <w:t>izreci</w:t>
      </w:r>
      <w:r w:rsidR="001824F5">
        <w:t xml:space="preserve"> </w:t>
      </w:r>
      <w:r w:rsidR="003B7D68">
        <w:t>rješenja</w:t>
      </w:r>
      <w:r w:rsidR="001824F5">
        <w:t xml:space="preserve">, </w:t>
      </w:r>
      <w:r w:rsidR="00C57B86">
        <w:t>prvom</w:t>
      </w:r>
      <w:r w:rsidR="001824F5">
        <w:t xml:space="preserve"> redu umjesto "</w:t>
      </w:r>
      <w:r w:rsidR="00C57B86">
        <w:t>Draka Pacla</w:t>
      </w:r>
      <w:r w:rsidR="001824F5">
        <w:t>" ispravno</w:t>
      </w:r>
      <w:r w:rsidR="003B7D68">
        <w:t xml:space="preserve"> treba</w:t>
      </w:r>
      <w:r w:rsidR="001824F5">
        <w:t xml:space="preserve"> pisati "</w:t>
      </w:r>
      <w:r w:rsidR="00C57B86">
        <w:t>Darka Pacla</w:t>
      </w:r>
      <w:r w:rsidR="001824F5">
        <w:t>"</w:t>
      </w:r>
      <w:r w:rsidRPr="00F33447" w:rsidR="00F9248E">
        <w:t>.</w:t>
      </w:r>
    </w:p>
    <w:p w:rsidR="0019482C" w:rsidP="00BF3EB4" w:rsidRDefault="00094AD9">
      <w:pPr>
        <w:pStyle w:val="Naslov2"/>
      </w:pPr>
      <w:r w:rsidRPr="00F33447">
        <w:t>Obrazloženje</w:t>
      </w:r>
    </w:p>
    <w:p w:rsidR="001824F5" w:rsidP="001824F5" w:rsidRDefault="001824F5">
      <w:pPr>
        <w:rPr>
          <w:lang w:val="hr-HR"/>
        </w:rPr>
      </w:pPr>
    </w:p>
    <w:p w:rsidRPr="00F33447" w:rsidR="00001F0B" w:rsidP="00001F0B" w:rsidRDefault="00001F0B">
      <w:pPr>
        <w:rPr>
          <w:sz w:val="24"/>
          <w:szCs w:val="24"/>
          <w:lang w:val="hr-HR"/>
        </w:rPr>
      </w:pPr>
    </w:p>
    <w:p w:rsidRPr="001824F5" w:rsidR="00094AD9" w:rsidRDefault="00094AD9">
      <w:pPr>
        <w:jc w:val="both"/>
        <w:rPr>
          <w:sz w:val="24"/>
          <w:szCs w:val="24"/>
          <w:lang w:val="hr-HR"/>
        </w:rPr>
      </w:pPr>
      <w:r w:rsidRPr="001824F5">
        <w:rPr>
          <w:sz w:val="24"/>
          <w:szCs w:val="24"/>
          <w:lang w:val="hr-HR"/>
        </w:rPr>
        <w:t xml:space="preserve">U </w:t>
      </w:r>
      <w:r w:rsidRPr="001824F5" w:rsidR="001824F5">
        <w:rPr>
          <w:sz w:val="24"/>
          <w:szCs w:val="24"/>
          <w:lang w:val="hr-HR"/>
        </w:rPr>
        <w:t>rješenju</w:t>
      </w:r>
      <w:r w:rsidRPr="001824F5" w:rsidR="00F9042B">
        <w:rPr>
          <w:sz w:val="24"/>
          <w:szCs w:val="24"/>
          <w:lang w:val="hr-HR"/>
        </w:rPr>
        <w:t xml:space="preserve"> ovoga suda</w:t>
      </w:r>
      <w:r w:rsidRPr="001824F5" w:rsidR="001864AE">
        <w:rPr>
          <w:sz w:val="24"/>
          <w:szCs w:val="24"/>
          <w:lang w:val="hr-HR"/>
        </w:rPr>
        <w:t xml:space="preserve"> </w:t>
      </w:r>
      <w:r w:rsidRPr="001824F5" w:rsidR="00B91C5C">
        <w:rPr>
          <w:sz w:val="24"/>
          <w:szCs w:val="24"/>
          <w:lang w:val="hr-HR"/>
        </w:rPr>
        <w:t xml:space="preserve"> </w:t>
      </w:r>
      <w:r w:rsidRPr="001824F5" w:rsidR="006B024D">
        <w:rPr>
          <w:sz w:val="24"/>
          <w:szCs w:val="24"/>
          <w:lang w:val="hr-HR"/>
        </w:rPr>
        <w:t xml:space="preserve">broj </w:t>
      </w:r>
      <w:r w:rsidRPr="00C57B86" w:rsidR="00C57B86">
        <w:rPr>
          <w:sz w:val="24"/>
          <w:szCs w:val="24"/>
        </w:rPr>
        <w:t xml:space="preserve">13. Sp-5122/2019-5  od 22. studenoga 2019. godine </w:t>
      </w:r>
      <w:r w:rsidRPr="001824F5">
        <w:rPr>
          <w:sz w:val="24"/>
          <w:szCs w:val="24"/>
          <w:lang w:val="hr-HR"/>
        </w:rPr>
        <w:t>došlo je do pogreške u pisanju</w:t>
      </w:r>
      <w:r w:rsidR="001824F5">
        <w:rPr>
          <w:sz w:val="24"/>
          <w:szCs w:val="24"/>
          <w:lang w:val="hr-HR"/>
        </w:rPr>
        <w:t xml:space="preserve"> </w:t>
      </w:r>
      <w:r w:rsidR="00C57B86">
        <w:rPr>
          <w:sz w:val="24"/>
          <w:szCs w:val="24"/>
          <w:lang w:val="hr-HR"/>
        </w:rPr>
        <w:t>imena</w:t>
      </w:r>
      <w:r w:rsidR="001824F5">
        <w:rPr>
          <w:sz w:val="24"/>
          <w:szCs w:val="24"/>
          <w:lang w:val="hr-HR"/>
        </w:rPr>
        <w:t xml:space="preserve"> </w:t>
      </w:r>
      <w:r w:rsidR="00C57B86">
        <w:rPr>
          <w:sz w:val="24"/>
          <w:szCs w:val="24"/>
          <w:lang w:val="hr-HR"/>
        </w:rPr>
        <w:t>predlagatelja - potrošača</w:t>
      </w:r>
      <w:r w:rsidRPr="001824F5" w:rsidR="003B4F58">
        <w:rPr>
          <w:sz w:val="24"/>
          <w:szCs w:val="24"/>
          <w:lang w:val="hr-HR"/>
        </w:rPr>
        <w:t>.</w:t>
      </w:r>
      <w:r w:rsidRPr="001824F5" w:rsidR="00DE6CC2">
        <w:rPr>
          <w:sz w:val="24"/>
          <w:szCs w:val="24"/>
          <w:lang w:val="hr-HR"/>
        </w:rPr>
        <w:t xml:space="preserve"> </w:t>
      </w:r>
    </w:p>
    <w:p w:rsidRPr="00F33447" w:rsidR="00094AD9" w:rsidRDefault="00094AD9">
      <w:pPr>
        <w:rPr>
          <w:sz w:val="24"/>
          <w:szCs w:val="24"/>
          <w:lang w:val="hr-HR"/>
        </w:rPr>
      </w:pPr>
    </w:p>
    <w:p w:rsidRPr="00F33447" w:rsidR="004D16EE" w:rsidRDefault="00F9248E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>Obzirom je pogreška uočen</w:t>
      </w:r>
      <w:r w:rsidRPr="00F33447" w:rsidR="006B024D">
        <w:rPr>
          <w:sz w:val="24"/>
          <w:lang w:val="hr-HR"/>
        </w:rPr>
        <w:t>a</w:t>
      </w:r>
      <w:r w:rsidRPr="00F33447" w:rsidR="004D16EE">
        <w:rPr>
          <w:sz w:val="24"/>
          <w:lang w:val="hr-HR"/>
        </w:rPr>
        <w:t xml:space="preserve"> to se</w:t>
      </w:r>
      <w:r w:rsidRPr="00F33447" w:rsidR="000D6820">
        <w:rPr>
          <w:sz w:val="24"/>
          <w:lang w:val="hr-HR"/>
        </w:rPr>
        <w:t xml:space="preserve"> </w:t>
      </w:r>
      <w:r w:rsidRPr="00F33447" w:rsidR="00E426B7">
        <w:rPr>
          <w:sz w:val="24"/>
          <w:lang w:val="hr-HR"/>
        </w:rPr>
        <w:t xml:space="preserve">po službenoj dužnosti </w:t>
      </w:r>
      <w:r w:rsidRPr="00F33447" w:rsidR="000C535D">
        <w:rPr>
          <w:sz w:val="24"/>
          <w:lang w:val="hr-HR"/>
        </w:rPr>
        <w:t>ista</w:t>
      </w:r>
      <w:r w:rsidRPr="00F33447" w:rsidR="00021E62">
        <w:rPr>
          <w:sz w:val="24"/>
          <w:lang w:val="hr-HR"/>
        </w:rPr>
        <w:t xml:space="preserve"> </w:t>
      </w:r>
      <w:r w:rsidRPr="00F33447" w:rsidR="001016B1">
        <w:rPr>
          <w:sz w:val="24"/>
          <w:lang w:val="hr-HR"/>
        </w:rPr>
        <w:t>isprav</w:t>
      </w:r>
      <w:r w:rsidRPr="00F33447" w:rsidR="004D16EE">
        <w:rPr>
          <w:sz w:val="24"/>
          <w:lang w:val="hr-HR"/>
        </w:rPr>
        <w:t xml:space="preserve">lja. U preostalom dijelu </w:t>
      </w:r>
      <w:r w:rsidR="001824F5">
        <w:rPr>
          <w:sz w:val="24"/>
          <w:lang w:val="hr-HR"/>
        </w:rPr>
        <w:t>rješenje</w:t>
      </w:r>
      <w:r w:rsidRPr="00F33447" w:rsidR="001016B1">
        <w:rPr>
          <w:sz w:val="24"/>
          <w:lang w:val="hr-HR"/>
        </w:rPr>
        <w:t xml:space="preserve"> ostaje neizm</w:t>
      </w:r>
      <w:r w:rsidRPr="00F33447" w:rsidR="0010550C">
        <w:rPr>
          <w:sz w:val="24"/>
          <w:lang w:val="hr-HR"/>
        </w:rPr>
        <w:t>i</w:t>
      </w:r>
      <w:r w:rsidRPr="00F33447" w:rsidR="007319F3">
        <w:rPr>
          <w:sz w:val="24"/>
          <w:lang w:val="hr-HR"/>
        </w:rPr>
        <w:t>jenjen</w:t>
      </w:r>
      <w:r w:rsidR="001824F5">
        <w:rPr>
          <w:sz w:val="24"/>
          <w:lang w:val="hr-HR"/>
        </w:rPr>
        <w:t>o</w:t>
      </w:r>
      <w:r w:rsidRPr="00F33447" w:rsidR="007319F3">
        <w:rPr>
          <w:sz w:val="24"/>
          <w:lang w:val="hr-HR"/>
        </w:rPr>
        <w:t>.</w:t>
      </w:r>
    </w:p>
    <w:p w:rsidRPr="00F33447" w:rsidR="00023552" w:rsidRDefault="00023552">
      <w:pPr>
        <w:jc w:val="both"/>
        <w:rPr>
          <w:sz w:val="24"/>
          <w:lang w:val="hr-HR"/>
        </w:rPr>
      </w:pPr>
    </w:p>
    <w:p w:rsidRPr="00F33447" w:rsidR="0019482C" w:rsidRDefault="00094AD9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>Slijedom navedenog odlučeno je temeljem čl. 34</w:t>
      </w:r>
      <w:r w:rsidRPr="00F33447" w:rsidR="000539B4">
        <w:rPr>
          <w:sz w:val="24"/>
          <w:lang w:val="hr-HR"/>
        </w:rPr>
        <w:t>2</w:t>
      </w:r>
      <w:r w:rsidRPr="00F33447">
        <w:rPr>
          <w:sz w:val="24"/>
          <w:lang w:val="hr-HR"/>
        </w:rPr>
        <w:t>. Zakona o parničnom postupku.</w:t>
      </w:r>
    </w:p>
    <w:p w:rsidRPr="00F33447" w:rsidR="001824F5" w:rsidRDefault="001824F5">
      <w:pPr>
        <w:jc w:val="both"/>
        <w:rPr>
          <w:sz w:val="24"/>
          <w:lang w:val="hr-HR"/>
        </w:rPr>
      </w:pPr>
    </w:p>
    <w:p w:rsidRPr="00F33447" w:rsidR="00243730" w:rsidP="000539B4" w:rsidRDefault="00094AD9">
      <w:pPr>
        <w:jc w:val="center"/>
        <w:rPr>
          <w:sz w:val="24"/>
          <w:lang w:val="hr-HR"/>
        </w:rPr>
      </w:pPr>
      <w:r w:rsidRPr="00F33447">
        <w:rPr>
          <w:sz w:val="24"/>
          <w:lang w:val="hr-HR"/>
        </w:rPr>
        <w:t xml:space="preserve">U Osijeku, </w:t>
      </w:r>
      <w:r w:rsidR="00C57B86">
        <w:rPr>
          <w:sz w:val="24"/>
          <w:lang w:val="hr-HR"/>
        </w:rPr>
        <w:t>6. prosinca</w:t>
      </w:r>
      <w:r w:rsidRPr="00F33447" w:rsidR="003B4F58">
        <w:rPr>
          <w:sz w:val="24"/>
          <w:lang w:val="hr-HR"/>
        </w:rPr>
        <w:t xml:space="preserve"> 2019</w:t>
      </w:r>
      <w:r w:rsidRPr="00F33447" w:rsidR="003B564C">
        <w:rPr>
          <w:sz w:val="24"/>
          <w:lang w:val="hr-HR"/>
        </w:rPr>
        <w:t xml:space="preserve">. godine  </w:t>
      </w:r>
    </w:p>
    <w:p w:rsidR="001824F5" w:rsidRDefault="00094AD9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</w:p>
    <w:p w:rsidR="00094AD9" w:rsidP="001824F5" w:rsidRDefault="00094AD9">
      <w:pPr>
        <w:ind w:left="4320" w:firstLine="720"/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>Sudac</w:t>
      </w:r>
    </w:p>
    <w:p w:rsidR="00C57B86" w:rsidRDefault="00512883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  <w:t>D</w:t>
      </w:r>
      <w:r w:rsidRPr="00F33447" w:rsidR="00DE6CC2">
        <w:rPr>
          <w:sz w:val="24"/>
          <w:lang w:val="hr-HR"/>
        </w:rPr>
        <w:t>almoslava Grgić,v.r.</w:t>
      </w:r>
    </w:p>
    <w:p w:rsidR="001824F5" w:rsidRDefault="001824F5">
      <w:pPr>
        <w:jc w:val="both"/>
        <w:rPr>
          <w:sz w:val="24"/>
          <w:lang w:val="hr-HR"/>
        </w:rPr>
      </w:pPr>
    </w:p>
    <w:p w:rsidRPr="00F33447" w:rsidR="00F33447" w:rsidRDefault="00094AD9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>POUKA O PRAVNOM LIJEKU:</w:t>
      </w:r>
    </w:p>
    <w:p w:rsidR="001824F5" w:rsidP="001824F5" w:rsidRDefault="00094AD9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 xml:space="preserve">Protiv ovog rješenja nezadovoljna stranka ima pravo žalbe u roku </w:t>
      </w:r>
      <w:r w:rsidR="001824F5">
        <w:rPr>
          <w:sz w:val="24"/>
          <w:lang w:val="hr-HR"/>
        </w:rPr>
        <w:t>15</w:t>
      </w:r>
      <w:r w:rsidRPr="00F33447" w:rsidR="00034A12">
        <w:rPr>
          <w:sz w:val="24"/>
          <w:lang w:val="hr-HR"/>
        </w:rPr>
        <w:t xml:space="preserve"> d</w:t>
      </w:r>
      <w:r w:rsidRPr="00F33447">
        <w:rPr>
          <w:sz w:val="24"/>
          <w:lang w:val="hr-HR"/>
        </w:rPr>
        <w:t xml:space="preserve">ana, od dana primitka istog. Žalba se podnosi u tri istovjetna primjerka, putem ovoga suda, </w:t>
      </w:r>
      <w:r w:rsidR="00BF7D2C">
        <w:rPr>
          <w:sz w:val="24"/>
          <w:lang w:val="hr-HR"/>
        </w:rPr>
        <w:t>Županijskom sudu u Osijeku.</w:t>
      </w:r>
      <w:r w:rsidRPr="00F33447" w:rsidR="0011208E">
        <w:rPr>
          <w:sz w:val="24"/>
          <w:lang w:val="hr-HR"/>
        </w:rPr>
        <w:t xml:space="preserve"> </w:t>
      </w:r>
      <w:r w:rsidRPr="00F33447" w:rsidR="00DE6CC2">
        <w:rPr>
          <w:sz w:val="24"/>
          <w:lang w:val="hr-HR"/>
        </w:rPr>
        <w:t xml:space="preserve">     </w:t>
      </w:r>
    </w:p>
    <w:p w:rsidR="001824F5" w:rsidP="001824F5" w:rsidRDefault="001824F5">
      <w:pPr>
        <w:jc w:val="both"/>
        <w:rPr>
          <w:sz w:val="24"/>
          <w:lang w:val="hr-HR"/>
        </w:rPr>
      </w:pPr>
    </w:p>
    <w:p w:rsidRPr="001824F5" w:rsidR="001824F5" w:rsidP="001824F5" w:rsidRDefault="001824F5">
      <w:pPr>
        <w:jc w:val="both"/>
        <w:rPr>
          <w:sz w:val="24"/>
          <w:lang w:val="hr-HR"/>
        </w:rPr>
      </w:pPr>
      <w:r w:rsidRPr="001824F5">
        <w:rPr>
          <w:sz w:val="24"/>
          <w:lang w:val="hr-HR"/>
        </w:rPr>
        <w:t xml:space="preserve">Dostaviti:                        </w:t>
      </w:r>
    </w:p>
    <w:p w:rsidRPr="00C57B86" w:rsidR="00C57B86" w:rsidP="00C57B86" w:rsidRDefault="00C57B86">
      <w:pPr>
        <w:pStyle w:val="Odlomakpopisa"/>
        <w:numPr>
          <w:ilvl w:val="0"/>
          <w:numId w:val="9"/>
        </w:numPr>
        <w:jc w:val="both"/>
        <w:rPr>
          <w:sz w:val="24"/>
          <w:lang w:val="hr-HR"/>
        </w:rPr>
      </w:pPr>
      <w:r w:rsidRPr="00C57B86">
        <w:rPr>
          <w:sz w:val="24"/>
          <w:lang w:val="hr-HR"/>
        </w:rPr>
        <w:t>punomoćniku predlagatelja – potrošača putem e-oglasne ploče</w:t>
      </w:r>
    </w:p>
    <w:p w:rsidRPr="00C57B86" w:rsidR="001824F5" w:rsidP="00C57B86" w:rsidRDefault="00C57B86">
      <w:pPr>
        <w:pStyle w:val="Odlomakpopisa"/>
        <w:numPr>
          <w:ilvl w:val="0"/>
          <w:numId w:val="9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FINA Osijek</w:t>
      </w:r>
      <w:r w:rsidRPr="00C57B86" w:rsidR="001824F5">
        <w:rPr>
          <w:sz w:val="24"/>
          <w:lang w:val="hr-HR"/>
        </w:rPr>
        <w:t xml:space="preserve"> </w:t>
      </w:r>
    </w:p>
    <w:p w:rsidRPr="00F33447" w:rsidR="00990EE2" w:rsidP="00C57B86" w:rsidRDefault="001824F5">
      <w:pPr>
        <w:jc w:val="both"/>
        <w:rPr>
          <w:sz w:val="24"/>
          <w:lang w:val="hr-HR"/>
        </w:rPr>
      </w:pPr>
      <w:r w:rsidRPr="001824F5">
        <w:rPr>
          <w:sz w:val="24"/>
          <w:lang w:val="hr-HR"/>
        </w:rPr>
        <w:t xml:space="preserve"> </w:t>
      </w:r>
      <w:r w:rsidR="00C57B86">
        <w:rPr>
          <w:sz w:val="24"/>
          <w:lang w:val="hr-HR"/>
        </w:rPr>
        <w:tab/>
      </w:r>
      <w:r w:rsidR="00C57B86">
        <w:rPr>
          <w:sz w:val="24"/>
          <w:lang w:val="hr-HR"/>
        </w:rPr>
        <w:tab/>
      </w:r>
      <w:r w:rsidR="00C57B86">
        <w:rPr>
          <w:sz w:val="24"/>
          <w:lang w:val="hr-HR"/>
        </w:rPr>
        <w:tab/>
      </w:r>
      <w:r w:rsidR="00C57B86">
        <w:rPr>
          <w:sz w:val="24"/>
          <w:lang w:val="hr-HR"/>
        </w:rPr>
        <w:tab/>
      </w:r>
      <w:r w:rsidR="00C57B86">
        <w:rPr>
          <w:sz w:val="24"/>
          <w:lang w:val="hr-HR"/>
        </w:rPr>
        <w:tab/>
      </w:r>
      <w:r w:rsidR="00C57B86">
        <w:rPr>
          <w:sz w:val="24"/>
          <w:lang w:val="hr-HR"/>
        </w:rPr>
        <w:tab/>
      </w:r>
      <w:r w:rsidRPr="00F33447" w:rsidR="00990EE2">
        <w:rPr>
          <w:sz w:val="24"/>
          <w:lang w:val="hr-HR"/>
        </w:rPr>
        <w:t>Za točnost otpravka-ovlašteni službenik</w:t>
      </w:r>
    </w:p>
    <w:p w:rsidRPr="00F33447" w:rsidR="00E9342F" w:rsidP="00512883" w:rsidRDefault="00990EE2">
      <w:pPr>
        <w:jc w:val="both"/>
        <w:rPr>
          <w:sz w:val="24"/>
          <w:lang w:val="hr-HR"/>
        </w:rPr>
      </w:pP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>
        <w:rPr>
          <w:sz w:val="24"/>
          <w:lang w:val="hr-HR"/>
        </w:rPr>
        <w:tab/>
      </w:r>
      <w:r w:rsidRPr="00F33447" w:rsidR="00F770CB">
        <w:rPr>
          <w:sz w:val="24"/>
          <w:lang w:val="hr-HR"/>
        </w:rPr>
        <w:tab/>
      </w:r>
      <w:r w:rsidRPr="00F33447" w:rsidR="00F770CB">
        <w:rPr>
          <w:sz w:val="24"/>
          <w:lang w:val="hr-HR"/>
        </w:rPr>
        <w:tab/>
      </w:r>
      <w:r w:rsidR="001824F5">
        <w:rPr>
          <w:sz w:val="24"/>
          <w:lang w:val="hr-HR"/>
        </w:rPr>
        <w:t xml:space="preserve">               </w:t>
      </w:r>
      <w:r w:rsidR="00C57B86">
        <w:rPr>
          <w:sz w:val="24"/>
          <w:lang w:val="hr-HR"/>
        </w:rPr>
        <w:t>Ranka Đukić</w:t>
      </w:r>
      <w:r w:rsidRPr="00F33447">
        <w:rPr>
          <w:sz w:val="24"/>
          <w:lang w:val="hr-HR"/>
        </w:rPr>
        <w:t xml:space="preserve"> </w:t>
      </w:r>
      <w:r w:rsidRPr="00F33447" w:rsidR="000F082C">
        <w:rPr>
          <w:sz w:val="24"/>
          <w:lang w:val="hr-HR"/>
        </w:rPr>
        <w:t xml:space="preserve">     </w:t>
      </w:r>
    </w:p>
    <w:sectPr w:rsidRPr="00F33447" w:rsidR="00E9342F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7F7B" w:rsidRDefault="00D07F7B">
      <w:r>
        <w:separator/>
      </w:r>
    </w:p>
  </w:endnote>
  <w:endnote w:type="continuationSeparator" w:id="0">
    <w:p w:rsidR="00D07F7B" w:rsidRDefault="00D07F7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7F7B" w:rsidRDefault="00D07F7B">
      <w:r>
        <w:separator/>
      </w:r>
    </w:p>
  </w:footnote>
  <w:footnote w:type="continuationSeparator" w:id="0">
    <w:p w:rsidR="00D07F7B" w:rsidRDefault="00D07F7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1473" w:rsidRDefault="00B3147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31473" w:rsidRDefault="00B3147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1473" w:rsidRDefault="00B3147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B8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1824F5" w:rsidR="001824F5" w:rsidP="001824F5" w:rsidRDefault="001824F5">
    <w:pPr>
      <w:pStyle w:val="Zaglavlje"/>
      <w:rPr>
        <w:sz w:val="24"/>
        <w:lang w:val="hr-HR"/>
      </w:rPr>
    </w:pPr>
    <w:r>
      <w:rPr>
        <w:sz w:val="24"/>
        <w:lang w:val="hr-HR"/>
      </w:rPr>
      <w:tab/>
    </w:r>
    <w:r>
      <w:rPr>
        <w:sz w:val="24"/>
        <w:lang w:val="hr-HR"/>
      </w:rPr>
      <w:tab/>
    </w:r>
    <w:r w:rsidRPr="001824F5">
      <w:rPr>
        <w:sz w:val="24"/>
        <w:lang w:val="hr-HR"/>
      </w:rPr>
      <w:t xml:space="preserve">13. R1 Ob-494/2019-4 </w:t>
    </w:r>
  </w:p>
  <w:p w:rsidRPr="004D16EE" w:rsidR="00B31473" w:rsidP="003623FE" w:rsidRDefault="00B31473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643DD"/>
    <w:multiLevelType w:val="hybridMultilevel"/>
    <w:tmpl w:val="DCDA2F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E6D0141"/>
    <w:multiLevelType w:val="hybridMultilevel"/>
    <w:tmpl w:val="BC48A3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186D3E"/>
    <w:multiLevelType w:val="hybridMultilevel"/>
    <w:tmpl w:val="919A45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6B2B2A"/>
    <w:multiLevelType w:val="hybridMultilevel"/>
    <w:tmpl w:val="C6AAFB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87796D"/>
    <w:multiLevelType w:val="hybridMultilevel"/>
    <w:tmpl w:val="E1FE8E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734309"/>
    <w:multiLevelType w:val="hybridMultilevel"/>
    <w:tmpl w:val="D868A6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AD4455"/>
    <w:multiLevelType w:val="hybridMultilevel"/>
    <w:tmpl w:val="71DEEF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883"/>
    <w:rsid w:val="00001F0B"/>
    <w:rsid w:val="00006856"/>
    <w:rsid w:val="00021E62"/>
    <w:rsid w:val="00023552"/>
    <w:rsid w:val="00031401"/>
    <w:rsid w:val="00034A12"/>
    <w:rsid w:val="00042AD9"/>
    <w:rsid w:val="000539B4"/>
    <w:rsid w:val="00060580"/>
    <w:rsid w:val="000617B9"/>
    <w:rsid w:val="000659DD"/>
    <w:rsid w:val="000756EF"/>
    <w:rsid w:val="00081724"/>
    <w:rsid w:val="00082031"/>
    <w:rsid w:val="00094AD9"/>
    <w:rsid w:val="000A334D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2B1F"/>
    <w:rsid w:val="000F4146"/>
    <w:rsid w:val="001016B1"/>
    <w:rsid w:val="00101D04"/>
    <w:rsid w:val="0010550C"/>
    <w:rsid w:val="0011208E"/>
    <w:rsid w:val="001172CC"/>
    <w:rsid w:val="0012225C"/>
    <w:rsid w:val="00124689"/>
    <w:rsid w:val="00132968"/>
    <w:rsid w:val="00180137"/>
    <w:rsid w:val="001824F5"/>
    <w:rsid w:val="00183AE1"/>
    <w:rsid w:val="001864AE"/>
    <w:rsid w:val="0019482C"/>
    <w:rsid w:val="00195BF0"/>
    <w:rsid w:val="00196945"/>
    <w:rsid w:val="001A52B2"/>
    <w:rsid w:val="001C5B9F"/>
    <w:rsid w:val="001D1F5F"/>
    <w:rsid w:val="001D2A57"/>
    <w:rsid w:val="001E7EDA"/>
    <w:rsid w:val="00212E31"/>
    <w:rsid w:val="0023437C"/>
    <w:rsid w:val="0023472D"/>
    <w:rsid w:val="00243730"/>
    <w:rsid w:val="00256545"/>
    <w:rsid w:val="00257AB1"/>
    <w:rsid w:val="0026256E"/>
    <w:rsid w:val="00274369"/>
    <w:rsid w:val="00275462"/>
    <w:rsid w:val="00290972"/>
    <w:rsid w:val="002B4701"/>
    <w:rsid w:val="002C7693"/>
    <w:rsid w:val="002C7BDF"/>
    <w:rsid w:val="00311E7F"/>
    <w:rsid w:val="00322310"/>
    <w:rsid w:val="00323A39"/>
    <w:rsid w:val="003308B7"/>
    <w:rsid w:val="00332240"/>
    <w:rsid w:val="003339A4"/>
    <w:rsid w:val="003344FE"/>
    <w:rsid w:val="003503F3"/>
    <w:rsid w:val="003623FE"/>
    <w:rsid w:val="00395493"/>
    <w:rsid w:val="00395E22"/>
    <w:rsid w:val="003B2280"/>
    <w:rsid w:val="003B4F58"/>
    <w:rsid w:val="003B564C"/>
    <w:rsid w:val="003B7D68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396C"/>
    <w:rsid w:val="00431FBB"/>
    <w:rsid w:val="0043560B"/>
    <w:rsid w:val="004456EB"/>
    <w:rsid w:val="00470D2B"/>
    <w:rsid w:val="004A3A22"/>
    <w:rsid w:val="004B610F"/>
    <w:rsid w:val="004C4DAC"/>
    <w:rsid w:val="004D0E59"/>
    <w:rsid w:val="004D16EE"/>
    <w:rsid w:val="00511995"/>
    <w:rsid w:val="00512883"/>
    <w:rsid w:val="0051344A"/>
    <w:rsid w:val="00522BBB"/>
    <w:rsid w:val="00567758"/>
    <w:rsid w:val="005713DA"/>
    <w:rsid w:val="00577B4B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6BB5"/>
    <w:rsid w:val="006B024D"/>
    <w:rsid w:val="006B76F0"/>
    <w:rsid w:val="006D00B9"/>
    <w:rsid w:val="006F3FC2"/>
    <w:rsid w:val="00703BE1"/>
    <w:rsid w:val="00720C1E"/>
    <w:rsid w:val="00730235"/>
    <w:rsid w:val="007319F3"/>
    <w:rsid w:val="00751720"/>
    <w:rsid w:val="00761B01"/>
    <w:rsid w:val="00763AB1"/>
    <w:rsid w:val="00774865"/>
    <w:rsid w:val="00785BA8"/>
    <w:rsid w:val="007A4AAB"/>
    <w:rsid w:val="007A6B62"/>
    <w:rsid w:val="007A74D3"/>
    <w:rsid w:val="007B354E"/>
    <w:rsid w:val="007D5AC5"/>
    <w:rsid w:val="00807BA4"/>
    <w:rsid w:val="00825309"/>
    <w:rsid w:val="00837F1E"/>
    <w:rsid w:val="008475BC"/>
    <w:rsid w:val="00860A1D"/>
    <w:rsid w:val="00880B4A"/>
    <w:rsid w:val="00896DAD"/>
    <w:rsid w:val="008A777F"/>
    <w:rsid w:val="008B2951"/>
    <w:rsid w:val="008C2BFC"/>
    <w:rsid w:val="008C59F9"/>
    <w:rsid w:val="008C6C65"/>
    <w:rsid w:val="008D2573"/>
    <w:rsid w:val="00900D1B"/>
    <w:rsid w:val="009012F7"/>
    <w:rsid w:val="00910B99"/>
    <w:rsid w:val="0092033D"/>
    <w:rsid w:val="00924997"/>
    <w:rsid w:val="00935484"/>
    <w:rsid w:val="00942E41"/>
    <w:rsid w:val="0096461A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16C0"/>
    <w:rsid w:val="00A5739E"/>
    <w:rsid w:val="00A6722D"/>
    <w:rsid w:val="00A90479"/>
    <w:rsid w:val="00A945A0"/>
    <w:rsid w:val="00A95C82"/>
    <w:rsid w:val="00A975E6"/>
    <w:rsid w:val="00AA58AF"/>
    <w:rsid w:val="00AB1799"/>
    <w:rsid w:val="00AC1C8A"/>
    <w:rsid w:val="00AD339D"/>
    <w:rsid w:val="00AD4D34"/>
    <w:rsid w:val="00AF0558"/>
    <w:rsid w:val="00AF6724"/>
    <w:rsid w:val="00B03934"/>
    <w:rsid w:val="00B03992"/>
    <w:rsid w:val="00B213B9"/>
    <w:rsid w:val="00B23CDD"/>
    <w:rsid w:val="00B31473"/>
    <w:rsid w:val="00B41640"/>
    <w:rsid w:val="00B527D7"/>
    <w:rsid w:val="00B63105"/>
    <w:rsid w:val="00B650F8"/>
    <w:rsid w:val="00B66A30"/>
    <w:rsid w:val="00B73BC2"/>
    <w:rsid w:val="00B876A6"/>
    <w:rsid w:val="00B91C5C"/>
    <w:rsid w:val="00BA6ECA"/>
    <w:rsid w:val="00BA74D7"/>
    <w:rsid w:val="00BD77AF"/>
    <w:rsid w:val="00BF3EB4"/>
    <w:rsid w:val="00BF7D2C"/>
    <w:rsid w:val="00C57B86"/>
    <w:rsid w:val="00C6179E"/>
    <w:rsid w:val="00C80CAF"/>
    <w:rsid w:val="00CD4B05"/>
    <w:rsid w:val="00CE7EA7"/>
    <w:rsid w:val="00CF4070"/>
    <w:rsid w:val="00D001B5"/>
    <w:rsid w:val="00D07F7B"/>
    <w:rsid w:val="00D12297"/>
    <w:rsid w:val="00D2562F"/>
    <w:rsid w:val="00D31678"/>
    <w:rsid w:val="00D3316D"/>
    <w:rsid w:val="00D7471A"/>
    <w:rsid w:val="00D7542F"/>
    <w:rsid w:val="00D85103"/>
    <w:rsid w:val="00D87190"/>
    <w:rsid w:val="00D95F50"/>
    <w:rsid w:val="00DB1C71"/>
    <w:rsid w:val="00DB3E9C"/>
    <w:rsid w:val="00DC0764"/>
    <w:rsid w:val="00DD63A3"/>
    <w:rsid w:val="00DE6CC2"/>
    <w:rsid w:val="00DF3426"/>
    <w:rsid w:val="00E148BE"/>
    <w:rsid w:val="00E41487"/>
    <w:rsid w:val="00E426B7"/>
    <w:rsid w:val="00E47997"/>
    <w:rsid w:val="00E61774"/>
    <w:rsid w:val="00E72CAA"/>
    <w:rsid w:val="00E8352A"/>
    <w:rsid w:val="00E9342F"/>
    <w:rsid w:val="00EB270E"/>
    <w:rsid w:val="00ED0230"/>
    <w:rsid w:val="00ED1EA3"/>
    <w:rsid w:val="00EF1F9C"/>
    <w:rsid w:val="00F0133D"/>
    <w:rsid w:val="00F24A5D"/>
    <w:rsid w:val="00F27860"/>
    <w:rsid w:val="00F30916"/>
    <w:rsid w:val="00F3101E"/>
    <w:rsid w:val="00F33447"/>
    <w:rsid w:val="00F45EDF"/>
    <w:rsid w:val="00F5023D"/>
    <w:rsid w:val="00F770CB"/>
    <w:rsid w:val="00F80E99"/>
    <w:rsid w:val="00F86AC7"/>
    <w:rsid w:val="00F9042B"/>
    <w:rsid w:val="00F9248E"/>
    <w:rsid w:val="00F95DD4"/>
    <w:rsid w:val="00FB17A2"/>
    <w:rsid w:val="00FC1CCF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08203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51199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57B8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16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16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16C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16C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16C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7B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5915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30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2019.</izvorni_sadrzaj>
    <derivirana_varijabla naziv="DomainObject.DatumDonosenjaOdluke_1">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2019.</izvorni_sadrzaj>
    <derivirana_varijabla naziv="DomainObject.Predmet.DatumRjesavanja_1">22.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Sp-5122/2019</izvorni_sadrzaj>
    <derivirana_varijabla naziv="DomainObject.Predmet.OznakaBroj_1">Sp-5122/2019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Pacl</izvorni_sadrzaj>
    <derivirana_varijabla naziv="DomainObject.Predmet.StrankaFormated_1">  Darko Pacl</derivirana_varijabla>
  </DomainObject.Predmet.StrankaFormated>
  <DomainObject.Predmet.StrankaFormatedOIB>
    <izvorni_sadrzaj>  Darko Pacl, OIB 58296248827</izvorni_sadrzaj>
    <derivirana_varijabla naziv="DomainObject.Predmet.StrankaFormatedOIB_1">  Darko Pacl, OIB 58296248827</derivirana_varijabla>
  </DomainObject.Predmet.StrankaFormatedOIB>
  <DomainObject.Predmet.StrankaFormatedWithAdress>
    <izvorni_sadrzaj> Darko Pacl, Podgoračka 19, 31000 Osijek</izvorni_sadrzaj>
    <derivirana_varijabla naziv="DomainObject.Predmet.StrankaFormatedWithAdress_1"> Darko Pacl, Podgoračka 19, 31000 Osijek</derivirana_varijabla>
  </DomainObject.Predmet.StrankaFormatedWithAdress>
  <DomainObject.Predmet.StrankaFormatedWithAdressOIB>
    <izvorni_sadrzaj> Darko Pacl, OIB 58296248827, Podgoračka 19, 31000 Osijek</izvorni_sadrzaj>
    <derivirana_varijabla naziv="DomainObject.Predmet.StrankaFormatedWithAdressOIB_1"> Darko Pacl, OIB 58296248827, Podgoračka 19, 31000 Osijek</derivirana_varijabla>
  </DomainObject.Predmet.StrankaFormatedWithAdressOIB>
  <DomainObject.Predmet.StrankaWithAdress>
    <izvorni_sadrzaj>Darko Pacl Podgoračka 19,31000 Osijek</izvorni_sadrzaj>
    <derivirana_varijabla naziv="DomainObject.Predmet.StrankaWithAdress_1">Darko Pacl Podgoračka 19,31000 Osijek</derivirana_varijabla>
  </DomainObject.Predmet.StrankaWithAdress>
  <DomainObject.Predmet.StrankaWithAdressOIB>
    <izvorni_sadrzaj>Darko Pacl, OIB 58296248827, Podgoračka 19,31000 Osijek</izvorni_sadrzaj>
    <derivirana_varijabla naziv="DomainObject.Predmet.StrankaWithAdressOIB_1">Darko Pacl, OIB 58296248827, Podgoračka 19,31000 Osijek</derivirana_varijabla>
  </DomainObject.Predmet.StrankaWithAdressOIB>
  <DomainObject.Predmet.StrankaNazivFormated>
    <izvorni_sadrzaj>Darko Pacl</izvorni_sadrzaj>
    <derivirana_varijabla naziv="DomainObject.Predmet.StrankaNazivFormated_1">Darko Pacl</derivirana_varijabla>
  </DomainObject.Predmet.StrankaNazivFormated>
  <DomainObject.Predmet.StrankaNazivFormatedOIB>
    <izvorni_sadrzaj>Darko Pacl, OIB 58296248827</izvorni_sadrzaj>
    <derivirana_varijabla naziv="DomainObject.Predmet.StrankaNazivFormatedOIB_1">Darko Pacl, OIB 58296248827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Darko Pacl</item>
    </izvorni_sadrzaj>
    <derivirana_varijabla naziv="DomainObject.Predmet.StrankaListFormated_1">
      <item>Darko Pacl</item>
    </derivirana_varijabla>
  </DomainObject.Predmet.StrankaListFormated>
  <DomainObject.Predmet.StrankaListFormatedOIB>
    <izvorni_sadrzaj>
      <item>Darko Pacl, OIB 58296248827</item>
    </izvorni_sadrzaj>
    <derivirana_varijabla naziv="DomainObject.Predmet.StrankaListFormatedOIB_1">
      <item>Darko Pacl, OIB 58296248827</item>
    </derivirana_varijabla>
  </DomainObject.Predmet.StrankaListFormatedOIB>
  <DomainObject.Predmet.StrankaListFormatedWithAdress>
    <izvorni_sadrzaj>
      <item>Darko Pacl, Podgoračka 19, 31000 Osijek</item>
    </izvorni_sadrzaj>
    <derivirana_varijabla naziv="DomainObject.Predmet.StrankaListFormatedWithAdress_1">
      <item>Darko Pacl, Podgoračka 19, 31000 Osijek</item>
    </derivirana_varijabla>
  </DomainObject.Predmet.StrankaListFormatedWithAdress>
  <DomainObject.Predmet.StrankaListFormatedWithAdressOIB>
    <izvorni_sadrzaj>
      <item>Darko Pacl, OIB 58296248827, Podgoračka 19, 31000 Osijek</item>
    </izvorni_sadrzaj>
    <derivirana_varijabla naziv="DomainObject.Predmet.StrankaListFormatedWithAdressOIB_1">
      <item>Darko Pacl, OIB 58296248827, Podgoračka 19, 31000 Osijek</item>
    </derivirana_varijabla>
  </DomainObject.Predmet.StrankaListFormatedWithAdressOIB>
  <DomainObject.Predmet.StrankaListNazivFormated>
    <izvorni_sadrzaj>
      <item>Darko Pacl</item>
    </izvorni_sadrzaj>
    <derivirana_varijabla naziv="DomainObject.Predmet.StrankaListNazivFormated_1">
      <item>Darko Pacl</item>
    </derivirana_varijabla>
  </DomainObject.Predmet.StrankaListNazivFormated>
  <DomainObject.Predmet.StrankaListNazivFormatedOIB>
    <izvorni_sadrzaj>
      <item>Darko Pacl, OIB 58296248827</item>
    </izvorni_sadrzaj>
    <derivirana_varijabla naziv="DomainObject.Predmet.StrankaListNazivFormatedOIB_1">
      <item>Darko Pacl, OIB 58296248827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agencija, RC Osijek</item>
    </izvorni_sadrzaj>
    <derivirana_varijabla naziv="DomainObject.Predmet.OstaliListFormated_1">
      <item>Financijska agencija, RC Osijek</item>
    </derivirana_varijabla>
  </DomainObject.Predmet.OstaliListFormated>
  <DomainObject.Predmet.OstaliListFormatedOIB>
    <izvorni_sadrzaj>
      <item>Financijska agencija, RC Osijek</item>
    </izvorni_sadrzaj>
    <derivirana_varijabla naziv="DomainObject.Predmet.OstaliListFormatedOIB_1">
      <item>Financijska agencija, RC Osijek</item>
    </derivirana_varijabla>
  </DomainObject.Predmet.OstaliListFormatedOIB>
  <DomainObject.Predmet.OstaliListFormatedWithAdress>
    <izvorni_sadrzaj>
      <item>Financijska agencija, RC Osijek, L. Jägera 1-3, 31000 Osijek</item>
    </izvorni_sadrzaj>
    <derivirana_varijabla naziv="DomainObject.Predmet.OstaliListFormatedWithAdress_1">
      <item>Financijska agencija, RC Osijek, L. Jägera 1-3, 31000 Osijek</item>
    </derivirana_varijabla>
  </DomainObject.Predmet.OstaliListFormatedWithAdress>
  <DomainObject.Predmet.OstaliListFormatedWithAdressOIB>
    <izvorni_sadrzaj>
      <item>Financijska agencija, RC Osijek, L. Jägera 1-3, 31000 Osijek</item>
    </izvorni_sadrzaj>
    <derivirana_varijabla naziv="DomainObject.Predmet.OstaliListFormatedWithAdressOIB_1">
      <item>Financijska agencija, RC Osijek, L. Jägera 1-3, 31000 Osijek</item>
    </derivirana_varijabla>
  </DomainObject.Predmet.OstaliListFormatedWithAdressOIB>
  <DomainObject.Predmet.OstaliListNazivFormated>
    <izvorni_sadrzaj>
      <item>Financijska agencija, RC Osijek</item>
    </izvorni_sadrzaj>
    <derivirana_varijabla naziv="DomainObject.Predmet.OstaliListNazivFormated_1">
      <item>Financijska agencija, RC Osijek</item>
    </derivirana_varijabla>
  </DomainObject.Predmet.OstaliListNazivFormated>
  <DomainObject.Predmet.OstaliListNazivFormatedOIB>
    <izvorni_sadrzaj>
      <item>Financijska agencija, RC Osijek</item>
    </izvorni_sadrzaj>
    <derivirana_varijabla naziv="DomainObject.Predmet.OstaliListNazivFormatedOIB_1">
      <item>Financijska agencija, RC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2019.</izvorni_sadrzaj>
    <derivirana_varijabla naziv="DomainObject.Datum_1">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Pacl</izvorni_sadrzaj>
    <derivirana_varijabla naziv="DomainObject.Predmet.StrankaIDrugi_1">Darko Pacl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Pacl, OIB 58296248827, Podgoračka 19, 31000 Osijek</izvorni_sadrzaj>
    <derivirana_varijabla naziv="DomainObject.Predmet.StrankaIDrugiAdressOIB_1">Darko Pacl, OIB 58296248827, Podgoračka 19,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2019.</izvorni_sadrzaj>
    <derivirana_varijabla naziv="DomainObject.Predmet.OdlukaRjesenje.DatumDonosenjaOdluke_1">22.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Sp-5122/2019-3</izvorni_sadrzaj>
    <derivirana_varijabla naziv="DomainObject.Predmet.OdlukaRjesenje.Oznaka_1">Sp-5122/2019-3</derivirana_varijabla>
  </DomainObject.Predmet.OdlukaRjesenje.Oznaka>
  <DomainObject.Predmet.SudioniciListNaziv>
    <izvorni_sadrzaj>
      <item>Darko Pacl</item>
      <item>Financijska agencija, RC Osijek</item>
    </izvorni_sadrzaj>
    <derivirana_varijabla naziv="DomainObject.Predmet.SudioniciListNaziv_1">
      <item>Darko Pacl</item>
      <item>Financijska agencija, RC Osijek</item>
    </derivirana_varijabla>
  </DomainObject.Predmet.SudioniciListNaziv>
  <DomainObject.Predmet.SudioniciListAdressOIB>
    <izvorni_sadrzaj>
      <item>Darko Pacl, OIB 58296248827, Podgoračka 19,31000 Osijek</item>
      <item>Financijska agencija, RC Osijek, L. Jägera 1-3,31000 Osijek</item>
    </izvorni_sadrzaj>
    <derivirana_varijabla naziv="DomainObject.Predmet.SudioniciListAdressOIB_1">
      <item>Darko Pacl, OIB 58296248827, Podgoračka 19,31000 Osijek</item>
      <item>Financijska agencija, RC Osijek, L. Jägera 1-3,31000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58296248827</item>
      <item>, OIB null</item>
    </izvorni_sadrzaj>
    <derivirana_varijabla naziv="DomainObject.Predmet.SudioniciListNazivOIB_1">
      <item>, OIB 58296248827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Sp-5122/2019-2</izvorni_sadrzaj>
    <derivirana_varijabla naziv="DomainObject.PredzadnjaOdlukaIzPredmeta.Oznaka_1">Sp-5122/2019-2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2019.</izvorni_sadrzaj>
    <derivirana_varijabla naziv="DomainObject.Predmet.DatumPocetkaProcesa_1">10.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3F909-CA2A-4A5B-86B5-9A431C3186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222</properties:Words>
  <properties:Characters>1134</properties:Characters>
  <properties:Lines>50</properties:Lines>
  <properties:Paragraphs>24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P-145/02-3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2019-12-02T06:02:00Z</dcterms:created>
  <dc:creator>SUD</dc:creator>
  <cp:lastModifiedBy>Renata Horvat</cp:lastModifiedBy>
  <cp:lastPrinted>2019-12-02T06:02:00Z</cp:lastPrinted>
  <dcterms:modified xmlns:xsi="http://www.w3.org/2001/XMLSchema-instance" xsi:type="dcterms:W3CDTF">2019-12-06T08:09:00Z</dcterms:modified>
  <cp:revision>4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(ISPRAVAK Sp rješenja.docx)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